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680"/>
        <w:gridCol w:w="402"/>
        <w:gridCol w:w="3113"/>
        <w:gridCol w:w="733"/>
        <w:gridCol w:w="968"/>
        <w:gridCol w:w="697"/>
        <w:gridCol w:w="1146"/>
        <w:gridCol w:w="519"/>
        <w:gridCol w:w="1182"/>
        <w:gridCol w:w="483"/>
        <w:gridCol w:w="1218"/>
        <w:gridCol w:w="447"/>
        <w:gridCol w:w="1254"/>
        <w:gridCol w:w="305"/>
        <w:gridCol w:w="1537"/>
      </w:tblGrid>
      <w:tr w:rsidR="00843AE8" w:rsidTr="00843AE8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AE8" w:rsidRDefault="00843AE8" w:rsidP="00BA23C2">
            <w:r>
              <w:t>Приложение 11</w:t>
            </w:r>
          </w:p>
        </w:tc>
      </w:tr>
      <w:tr w:rsidR="00843AE8" w:rsidTr="00843AE8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AE8" w:rsidRDefault="00843AE8" w:rsidP="00BA23C2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843AE8" w:rsidTr="00843AE8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AE8" w:rsidRDefault="00843AE8" w:rsidP="00F064DC">
            <w:r>
              <w:t xml:space="preserve">от </w:t>
            </w:r>
            <w:r w:rsidR="00F064DC">
              <w:t>06.12.2018</w:t>
            </w:r>
            <w:r w:rsidRPr="00F064DC">
              <w:t xml:space="preserve"> </w:t>
            </w:r>
            <w:r>
              <w:t xml:space="preserve">№ </w:t>
            </w:r>
            <w:r w:rsidR="00F064DC">
              <w:t>44-324</w:t>
            </w:r>
          </w:p>
        </w:tc>
      </w:tr>
      <w:tr w:rsidR="00843AE8" w:rsidTr="00843AE8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>
            <w:r>
              <w:t xml:space="preserve">  </w:t>
            </w: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/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/>
        </w:tc>
      </w:tr>
      <w:tr w:rsidR="00843AE8" w:rsidTr="00843AE8">
        <w:trPr>
          <w:cantSplit/>
        </w:trPr>
        <w:tc>
          <w:tcPr>
            <w:tcW w:w="1468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AE8" w:rsidRDefault="00843AE8" w:rsidP="00BA23C2">
            <w:pPr>
              <w:jc w:val="center"/>
            </w:pPr>
            <w:r>
              <w:t>Программа муниципальных заимствований на 2019 год и на плановый период 2020 и 2021 годов</w:t>
            </w:r>
          </w:p>
        </w:tc>
      </w:tr>
      <w:tr w:rsidR="00843AE8" w:rsidTr="00843AE8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AE8" w:rsidRDefault="00843AE8" w:rsidP="00BA23C2">
            <w:pPr>
              <w:jc w:val="center"/>
            </w:pP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AE8" w:rsidRDefault="00843AE8" w:rsidP="00BA23C2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AE8" w:rsidRDefault="00843AE8" w:rsidP="00BA23C2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AE8" w:rsidRDefault="00843AE8" w:rsidP="00BA23C2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AE8" w:rsidRDefault="00843AE8" w:rsidP="00BA23C2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AE8" w:rsidRDefault="00843AE8" w:rsidP="00BA23C2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AE8" w:rsidRDefault="00843AE8" w:rsidP="00BA23C2">
            <w:pPr>
              <w:jc w:val="center"/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AE8" w:rsidRDefault="00843AE8" w:rsidP="00BA23C2">
            <w:pPr>
              <w:jc w:val="center"/>
            </w:pPr>
          </w:p>
        </w:tc>
      </w:tr>
      <w:tr w:rsidR="00843AE8" w:rsidTr="00843AE8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>
            <w:pPr>
              <w:jc w:val="right"/>
            </w:pPr>
            <w:r>
              <w:t>тыс. руб.</w:t>
            </w:r>
          </w:p>
        </w:tc>
      </w:tr>
      <w:tr w:rsidR="00843AE8" w:rsidTr="00843AE8">
        <w:trPr>
          <w:cantSplit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AE8" w:rsidRDefault="00843AE8" w:rsidP="00BA23C2">
            <w:pPr>
              <w:jc w:val="center"/>
            </w:pPr>
            <w:r>
              <w:t>№ п/п</w:t>
            </w:r>
          </w:p>
        </w:tc>
        <w:tc>
          <w:tcPr>
            <w:tcW w:w="3515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3AE8" w:rsidRDefault="00843AE8" w:rsidP="00BA23C2">
            <w:pPr>
              <w:jc w:val="center"/>
            </w:pPr>
            <w:r>
              <w:t>Виды заимствований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AE8" w:rsidRDefault="00843AE8" w:rsidP="00BA23C2">
            <w:pPr>
              <w:jc w:val="center"/>
            </w:pPr>
            <w:r>
              <w:t>2019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AE8" w:rsidRDefault="00843AE8" w:rsidP="00BA23C2">
            <w:pPr>
              <w:jc w:val="center"/>
            </w:pPr>
            <w:r>
              <w:t>2020 год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AE8" w:rsidRDefault="00843AE8" w:rsidP="00BA23C2">
            <w:pPr>
              <w:jc w:val="center"/>
            </w:pPr>
            <w:r>
              <w:t>2021 год</w:t>
            </w:r>
          </w:p>
        </w:tc>
      </w:tr>
      <w:tr w:rsidR="00843AE8" w:rsidTr="00843AE8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AE8" w:rsidRDefault="00843AE8" w:rsidP="00BA23C2"/>
        </w:tc>
        <w:tc>
          <w:tcPr>
            <w:tcW w:w="3515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3AE8" w:rsidRDefault="00843AE8" w:rsidP="00BA23C2"/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AE8" w:rsidRDefault="00843AE8" w:rsidP="00BA23C2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AE8" w:rsidRDefault="00843AE8" w:rsidP="00BA23C2">
            <w:pPr>
              <w:jc w:val="center"/>
            </w:pPr>
            <w:r>
              <w:t>Объем погашения основной суммы долга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AE8" w:rsidRDefault="00843AE8" w:rsidP="00BA23C2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AE8" w:rsidRDefault="00843AE8" w:rsidP="00BA23C2">
            <w:pPr>
              <w:jc w:val="center"/>
            </w:pPr>
            <w:r>
              <w:t>Объем погашения основной суммы долга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AE8" w:rsidRDefault="00843AE8" w:rsidP="00BA23C2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AE8" w:rsidRDefault="00843AE8" w:rsidP="00BA23C2">
            <w:pPr>
              <w:jc w:val="center"/>
            </w:pPr>
            <w:r>
              <w:t>Объем погашения основной суммы долга</w:t>
            </w:r>
          </w:p>
        </w:tc>
      </w:tr>
    </w:tbl>
    <w:p w:rsidR="00843AE8" w:rsidRPr="00843AE8" w:rsidRDefault="00843AE8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80"/>
        <w:gridCol w:w="402"/>
        <w:gridCol w:w="3113"/>
        <w:gridCol w:w="733"/>
        <w:gridCol w:w="968"/>
        <w:gridCol w:w="697"/>
        <w:gridCol w:w="1146"/>
        <w:gridCol w:w="519"/>
        <w:gridCol w:w="1182"/>
        <w:gridCol w:w="483"/>
        <w:gridCol w:w="1218"/>
        <w:gridCol w:w="447"/>
        <w:gridCol w:w="1254"/>
        <w:gridCol w:w="305"/>
        <w:gridCol w:w="1537"/>
      </w:tblGrid>
      <w:tr w:rsidR="00843AE8" w:rsidTr="00843AE8">
        <w:trPr>
          <w:cantSplit/>
          <w:tblHeader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43AE8" w:rsidRDefault="00843AE8" w:rsidP="00BA23C2">
            <w:pPr>
              <w:jc w:val="center"/>
            </w:pPr>
            <w:r>
              <w:t>1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43AE8" w:rsidRDefault="00843AE8" w:rsidP="00BA23C2">
            <w:pPr>
              <w:jc w:val="center"/>
            </w:pPr>
            <w: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43AE8" w:rsidRDefault="00843AE8" w:rsidP="00BA23C2">
            <w:pPr>
              <w:jc w:val="center"/>
            </w:pPr>
            <w: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AE8" w:rsidRDefault="00843AE8" w:rsidP="00BA23C2">
            <w:pPr>
              <w:jc w:val="center"/>
            </w:pPr>
            <w: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AE8" w:rsidRDefault="00843AE8" w:rsidP="00BA23C2">
            <w:pPr>
              <w:jc w:val="center"/>
            </w:pPr>
            <w: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43AE8" w:rsidRDefault="00843AE8" w:rsidP="00BA23C2">
            <w:pPr>
              <w:jc w:val="center"/>
            </w:pPr>
            <w: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43AE8" w:rsidRDefault="00843AE8" w:rsidP="00BA23C2">
            <w:pPr>
              <w:jc w:val="center"/>
            </w:pPr>
            <w:r>
              <w:t>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AE8" w:rsidRDefault="00843AE8" w:rsidP="00BA23C2">
            <w:pPr>
              <w:jc w:val="center"/>
            </w:pPr>
            <w:r>
              <w:t>8</w:t>
            </w:r>
          </w:p>
        </w:tc>
      </w:tr>
      <w:tr w:rsidR="00843AE8" w:rsidTr="00843AE8">
        <w:trPr>
          <w:cantSplit/>
        </w:trPr>
        <w:tc>
          <w:tcPr>
            <w:tcW w:w="68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43AE8" w:rsidRDefault="00843AE8" w:rsidP="00BA23C2">
            <w:pPr>
              <w:jc w:val="center"/>
            </w:pPr>
            <w:r>
              <w:t>1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843AE8" w:rsidRDefault="00843AE8" w:rsidP="00BA23C2">
            <w:r>
              <w:t>Кредиты, полученные от кредитных организаций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>
            <w:pPr>
              <w:jc w:val="right"/>
            </w:pPr>
            <w:r>
              <w:t>2 400 000,0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>
            <w:pPr>
              <w:jc w:val="right"/>
            </w:pPr>
            <w:r>
              <w:t>2 400 000,0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>
            <w:pPr>
              <w:jc w:val="right"/>
            </w:pPr>
            <w:r>
              <w:t>2 670 000,0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>
            <w:pPr>
              <w:jc w:val="right"/>
            </w:pPr>
            <w:r>
              <w:t>2 670 000,0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>
            <w:pPr>
              <w:jc w:val="right"/>
            </w:pPr>
            <w:r>
              <w:t>2 721 000,0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>
            <w:pPr>
              <w:jc w:val="right"/>
            </w:pPr>
            <w:r>
              <w:t>2 691 000,0</w:t>
            </w:r>
          </w:p>
        </w:tc>
      </w:tr>
      <w:tr w:rsidR="00843AE8" w:rsidTr="00843AE8">
        <w:trPr>
          <w:cantSplit/>
        </w:trPr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843AE8" w:rsidRDefault="00843AE8" w:rsidP="00BA23C2">
            <w:pPr>
              <w:jc w:val="center"/>
            </w:pPr>
            <w:r>
              <w:t>2</w:t>
            </w:r>
          </w:p>
        </w:tc>
        <w:tc>
          <w:tcPr>
            <w:tcW w:w="351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843AE8" w:rsidRDefault="00843AE8" w:rsidP="00BA23C2">
            <w: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>
            <w:pPr>
              <w:jc w:val="right"/>
            </w:pPr>
            <w:r>
              <w:t>900 000,0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>
            <w:pPr>
              <w:jc w:val="right"/>
            </w:pPr>
            <w:r>
              <w:t>900 000,0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>
            <w:pPr>
              <w:jc w:val="right"/>
            </w:pPr>
            <w:r>
              <w:t>900 000,0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>
            <w:pPr>
              <w:jc w:val="right"/>
            </w:pPr>
            <w:r>
              <w:t>900 000,0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>
            <w:pPr>
              <w:jc w:val="right"/>
            </w:pPr>
            <w:r>
              <w:t>900 000,0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>
            <w:pPr>
              <w:jc w:val="right"/>
            </w:pPr>
            <w:r>
              <w:t>930 000,0</w:t>
            </w:r>
          </w:p>
        </w:tc>
      </w:tr>
      <w:tr w:rsidR="00843AE8" w:rsidTr="00843AE8">
        <w:trPr>
          <w:cantSplit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>
            <w:r>
              <w:t> 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>
            <w:r>
              <w:t>Всего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>
            <w:pPr>
              <w:jc w:val="right"/>
            </w:pPr>
            <w:r>
              <w:t>3 300 000,0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>
            <w:pPr>
              <w:jc w:val="right"/>
            </w:pPr>
            <w:r>
              <w:t>3 300 000,0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>
            <w:pPr>
              <w:jc w:val="right"/>
            </w:pPr>
            <w:r>
              <w:t>3 570 000,0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>
            <w:pPr>
              <w:jc w:val="right"/>
            </w:pPr>
            <w:r>
              <w:t>3 570 000,0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>
            <w:pPr>
              <w:jc w:val="right"/>
            </w:pPr>
            <w:r>
              <w:t>3 621 000,0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>
            <w:pPr>
              <w:jc w:val="right"/>
            </w:pPr>
            <w:r>
              <w:t>3 621 000,0</w:t>
            </w:r>
          </w:p>
        </w:tc>
      </w:tr>
      <w:tr w:rsidR="00843AE8" w:rsidTr="00843AE8">
        <w:trPr>
          <w:cantSplit/>
        </w:trPr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/>
        </w:tc>
        <w:tc>
          <w:tcPr>
            <w:tcW w:w="38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>
            <w:r>
              <w:t xml:space="preserve"> 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/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/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/>
        </w:tc>
      </w:tr>
      <w:tr w:rsidR="00843AE8" w:rsidTr="00843AE8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>
            <w:r>
              <w:t xml:space="preserve"> </w:t>
            </w: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>
            <w:r>
              <w:t xml:space="preserve"> 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/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E8" w:rsidRDefault="00843AE8" w:rsidP="00BA23C2"/>
        </w:tc>
      </w:tr>
    </w:tbl>
    <w:p w:rsidR="00E2598B" w:rsidRPr="00843AE8" w:rsidRDefault="00E2598B" w:rsidP="00843AE8"/>
    <w:sectPr w:rsidR="00E2598B" w:rsidRPr="00843AE8" w:rsidSect="00843AE8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4995" w:rsidRDefault="00E54995" w:rsidP="00843AE8">
      <w:r>
        <w:separator/>
      </w:r>
    </w:p>
  </w:endnote>
  <w:endnote w:type="continuationSeparator" w:id="1">
    <w:p w:rsidR="00E54995" w:rsidRDefault="00E54995" w:rsidP="00843A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4995" w:rsidRDefault="00E54995" w:rsidP="00843AE8">
      <w:r>
        <w:separator/>
      </w:r>
    </w:p>
  </w:footnote>
  <w:footnote w:type="continuationSeparator" w:id="1">
    <w:p w:rsidR="00E54995" w:rsidRDefault="00E54995" w:rsidP="00843A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3AE8" w:rsidRDefault="00BE7E52" w:rsidP="0085107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43AE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43AE8" w:rsidRDefault="00843AE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3AE8" w:rsidRDefault="00BE7E52" w:rsidP="0085107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43AE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43AE8">
      <w:rPr>
        <w:rStyle w:val="a7"/>
        <w:noProof/>
      </w:rPr>
      <w:t>1</w:t>
    </w:r>
    <w:r>
      <w:rPr>
        <w:rStyle w:val="a7"/>
      </w:rPr>
      <w:fldChar w:fldCharType="end"/>
    </w:r>
  </w:p>
  <w:p w:rsidR="00843AE8" w:rsidRDefault="00843AE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843AE8"/>
    <w:rsid w:val="000A1236"/>
    <w:rsid w:val="002C3F39"/>
    <w:rsid w:val="006808C6"/>
    <w:rsid w:val="00716D8A"/>
    <w:rsid w:val="00823DD9"/>
    <w:rsid w:val="00843AE8"/>
    <w:rsid w:val="009B54FD"/>
    <w:rsid w:val="00A24CAF"/>
    <w:rsid w:val="00B912FD"/>
    <w:rsid w:val="00BE7E52"/>
    <w:rsid w:val="00BF626F"/>
    <w:rsid w:val="00E2598B"/>
    <w:rsid w:val="00E54995"/>
    <w:rsid w:val="00F064DC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43A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43AE8"/>
  </w:style>
  <w:style w:type="paragraph" w:styleId="a5">
    <w:name w:val="footer"/>
    <w:basedOn w:val="a"/>
    <w:link w:val="a6"/>
    <w:uiPriority w:val="99"/>
    <w:semiHidden/>
    <w:unhideWhenUsed/>
    <w:rsid w:val="00843AE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43AE8"/>
  </w:style>
  <w:style w:type="character" w:styleId="a7">
    <w:name w:val="page number"/>
    <w:basedOn w:val="a0"/>
    <w:uiPriority w:val="99"/>
    <w:semiHidden/>
    <w:unhideWhenUsed/>
    <w:rsid w:val="00843A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</TotalTime>
  <Pages>1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KalaevaEU</cp:lastModifiedBy>
  <cp:revision>3</cp:revision>
  <dcterms:created xsi:type="dcterms:W3CDTF">2018-10-15T10:39:00Z</dcterms:created>
  <dcterms:modified xsi:type="dcterms:W3CDTF">2018-12-06T07:25:00Z</dcterms:modified>
</cp:coreProperties>
</file>